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5389" w:rsidR="00047FED" w:rsidP="008701EC" w:rsidRDefault="00047FED" w14:paraId="234e6cc" w14:textId="234e6cc">
      <w:pPr>
        <w:pStyle w:val="Naslov"/>
        <w:jc w:val="right"/>
        <w15:collapsed w:val="false"/>
      </w:pPr>
      <w:bookmarkStart w:name="_GoBack" w:id="0"/>
      <w:bookmarkEnd w:id="0"/>
      <w:r w:rsidRPr="00835389">
        <w:t xml:space="preserve"> </w:t>
      </w:r>
      <w:r w:rsidRPr="00835389" w:rsidR="003C18B2">
        <w:t xml:space="preserve"> 7 </w:t>
      </w:r>
      <w:r w:rsidRPr="00835389" w:rsidR="0072423C">
        <w:t xml:space="preserve"> Sp-</w:t>
      </w:r>
      <w:r w:rsidR="00233DC7">
        <w:t>8</w:t>
      </w:r>
      <w:r w:rsidRPr="00835389" w:rsidR="00E17251">
        <w:t>/16-</w:t>
      </w:r>
      <w:r w:rsidR="00233DC7">
        <w:t>20</w:t>
      </w:r>
    </w:p>
    <w:p w:rsidRPr="00835389" w:rsidR="00047FED" w:rsidRDefault="00047FED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Pr="00835389" w:rsidR="00047FED" w:rsidP="00826DF8" w:rsidRDefault="00047FED">
      <w:pPr>
        <w:jc w:val="center"/>
      </w:pPr>
      <w:r w:rsidRPr="00835389">
        <w:t xml:space="preserve">od  </w:t>
      </w:r>
      <w:r w:rsidR="00233DC7">
        <w:t xml:space="preserve">17. listopada </w:t>
      </w:r>
      <w:r w:rsidR="00835389">
        <w:t xml:space="preserve">2019. </w:t>
      </w:r>
      <w:r w:rsidRPr="00835389" w:rsidR="005D1466">
        <w:t xml:space="preserve"> </w:t>
      </w:r>
    </w:p>
    <w:p w:rsidR="00835389" w:rsidP="00835389" w:rsidRDefault="00320C7F">
      <w:pPr>
        <w:jc w:val="center"/>
      </w:pPr>
      <w:r w:rsidRPr="00835389">
        <w:t xml:space="preserve">o održanom ročištu u postupku stečaja potrošača  </w:t>
      </w:r>
    </w:p>
    <w:p w:rsidRPr="00835389" w:rsidR="00320C7F" w:rsidP="00835389" w:rsidRDefault="00320C7F">
      <w:pPr>
        <w:jc w:val="center"/>
      </w:pPr>
      <w:r w:rsidRPr="00835389">
        <w:t>kod Općinskog suda u Virovitici</w:t>
      </w:r>
    </w:p>
    <w:p w:rsidRPr="00835389" w:rsidR="00047FED" w:rsidP="00320C7F" w:rsidRDefault="00047FED">
      <w:r w:rsidRPr="00835389">
        <w:tab/>
      </w:r>
    </w:p>
    <w:p w:rsidRPr="00835389" w:rsidR="00320C7F" w:rsidRDefault="00320C7F">
      <w:pPr>
        <w:jc w:val="center"/>
      </w:pPr>
    </w:p>
    <w:p w:rsidRPr="00835389" w:rsidR="00047FED" w:rsidRDefault="00DE52FA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 w:rsidR="00047FED">
        <w:t>P</w:t>
      </w:r>
      <w:r w:rsidRPr="00835389" w:rsidR="00320C7F">
        <w:t xml:space="preserve">ravna stvar; </w:t>
      </w:r>
    </w:p>
    <w:p w:rsidRPr="00835389" w:rsidR="00320C7F" w:rsidRDefault="00320C7F">
      <w:pPr>
        <w:jc w:val="both"/>
      </w:pPr>
    </w:p>
    <w:p w:rsidRPr="00835389" w:rsidR="00390256" w:rsidRDefault="00047FED">
      <w:pPr>
        <w:jc w:val="both"/>
      </w:pPr>
      <w:r w:rsidRPr="00835389">
        <w:t>Sudac</w:t>
      </w:r>
      <w:r w:rsidRPr="00835389" w:rsidR="00320C7F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Pr="00835389" w:rsidR="00320C7F">
        <w:tab/>
        <w:t>Dužnik-potrošač;</w:t>
      </w:r>
      <w:r w:rsidRPr="00835389" w:rsidR="00BB0668">
        <w:t xml:space="preserve"> </w:t>
      </w:r>
      <w:r w:rsidR="00233DC7">
        <w:t xml:space="preserve"> Anđelita Mlinarić </w:t>
      </w:r>
      <w:r w:rsidR="00537516">
        <w:t xml:space="preserve"> </w:t>
      </w:r>
      <w:r w:rsidR="00DB543C">
        <w:t xml:space="preserve"> </w:t>
      </w:r>
      <w:r w:rsidRPr="00835389" w:rsidR="00E17251">
        <w:t xml:space="preserve"> </w:t>
      </w:r>
    </w:p>
    <w:p w:rsidRPr="00835389" w:rsidR="00390256" w:rsidRDefault="00390256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Pr="00835389" w:rsidR="000C6EC8" w:rsidRDefault="00047FED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Pr="00835389" w:rsidR="000C6EC8">
        <w:tab/>
      </w:r>
      <w:r w:rsidRPr="00835389" w:rsidR="000C6EC8">
        <w:tab/>
      </w:r>
      <w:r w:rsidRPr="00835389" w:rsidR="000C6EC8">
        <w:tab/>
      </w:r>
    </w:p>
    <w:p w:rsidRPr="00835389" w:rsidR="00ED1548" w:rsidP="000C6EC8" w:rsidRDefault="00047FED">
      <w:pPr>
        <w:ind w:left="4245"/>
        <w:jc w:val="both"/>
      </w:pPr>
      <w:r w:rsidRPr="00835389">
        <w:t xml:space="preserve">Radi:  </w:t>
      </w:r>
      <w:r w:rsidRPr="00835389" w:rsidR="000C6EC8">
        <w:t xml:space="preserve"> </w:t>
      </w:r>
      <w:r w:rsidRPr="00835389" w:rsidR="00BB0668">
        <w:t xml:space="preserve">stečaj potrošača </w:t>
      </w:r>
    </w:p>
    <w:p w:rsidRPr="00835389" w:rsidR="00390256" w:rsidRDefault="00390256">
      <w:pPr>
        <w:jc w:val="both"/>
      </w:pPr>
    </w:p>
    <w:p w:rsidRPr="00835389" w:rsidR="00390256" w:rsidRDefault="00390256">
      <w:pPr>
        <w:jc w:val="both"/>
      </w:pPr>
    </w:p>
    <w:p w:rsidRPr="00835389" w:rsidR="00047FED" w:rsidP="00047FED" w:rsidRDefault="00390256">
      <w:pPr>
        <w:jc w:val="center"/>
      </w:pPr>
      <w:r w:rsidRPr="00835389">
        <w:t xml:space="preserve">Sudac otvara </w:t>
      </w:r>
      <w:r w:rsidRPr="00835389" w:rsidR="00AD2B8E">
        <w:t xml:space="preserve"> ročište u  </w:t>
      </w:r>
      <w:r w:rsidR="00233DC7">
        <w:t>9,00</w:t>
      </w:r>
      <w:r w:rsidRPr="00835389" w:rsidR="0072423C">
        <w:t xml:space="preserve">  </w:t>
      </w:r>
      <w:r w:rsidRPr="00835389" w:rsidR="00047FED">
        <w:t xml:space="preserve"> sati, te objavljuje predmet  raspravljanja.</w:t>
      </w:r>
    </w:p>
    <w:p w:rsidRPr="00835389" w:rsidR="00047FED" w:rsidRDefault="00047FED">
      <w:pPr>
        <w:jc w:val="both"/>
      </w:pPr>
    </w:p>
    <w:p w:rsidRPr="00835389" w:rsidR="00047FED" w:rsidRDefault="00047FED">
      <w:pPr>
        <w:jc w:val="both"/>
      </w:pPr>
      <w:r w:rsidRPr="00835389">
        <w:t xml:space="preserve">Rasprava je </w:t>
      </w:r>
      <w:r w:rsidRPr="00835389" w:rsidR="00390256">
        <w:t xml:space="preserve">javna. </w:t>
      </w:r>
    </w:p>
    <w:p w:rsidRPr="00835389" w:rsidR="00047FED" w:rsidRDefault="00047FED">
      <w:pPr>
        <w:jc w:val="both"/>
      </w:pPr>
      <w:r w:rsidRPr="00835389">
        <w:t>Utvrđuje se da su pristupili:</w:t>
      </w:r>
    </w:p>
    <w:p w:rsidRPr="00835389" w:rsidR="00047FED" w:rsidRDefault="00047FED">
      <w:pPr>
        <w:jc w:val="both"/>
      </w:pPr>
    </w:p>
    <w:p w:rsidR="00087DFF" w:rsidP="00087DFF" w:rsidRDefault="00320C7F">
      <w:pPr>
        <w:ind w:firstLine="708"/>
        <w:jc w:val="both"/>
      </w:pPr>
      <w:r w:rsidRPr="00835389">
        <w:t xml:space="preserve">Dužnik-potrošač; </w:t>
      </w:r>
      <w:r w:rsidR="00087DFF">
        <w:t>Anđelita Mlinarić</w:t>
      </w:r>
      <w:r w:rsidR="00537516">
        <w:t xml:space="preserve">,  </w:t>
      </w:r>
      <w:r w:rsidRPr="00835389">
        <w:t xml:space="preserve">osobno </w:t>
      </w:r>
      <w:r w:rsidRPr="00835389" w:rsidR="00BB0668">
        <w:t xml:space="preserve">  </w:t>
      </w:r>
      <w:r w:rsidR="00087DFF">
        <w:t xml:space="preserve"> a na njeno traženje   prisutan je ročištu i njen suprug Đon Mlinarić.  </w:t>
      </w:r>
    </w:p>
    <w:p w:rsidR="00AA555C" w:rsidP="00AA555C" w:rsidRDefault="00AA555C">
      <w:pPr>
        <w:jc w:val="both"/>
      </w:pPr>
    </w:p>
    <w:p w:rsidR="00317961" w:rsidP="004760A4" w:rsidRDefault="00FC5D76">
      <w:pPr>
        <w:ind w:firstLine="708"/>
        <w:jc w:val="both"/>
      </w:pPr>
      <w:r>
        <w:t xml:space="preserve">Raspravni sudac  izlaže predmet </w:t>
      </w:r>
      <w:r w:rsidR="00317961">
        <w:t xml:space="preserve"> današnjeg ročišta.</w:t>
      </w:r>
    </w:p>
    <w:p w:rsidR="00087DFF" w:rsidP="004760A4" w:rsidRDefault="00087DFF">
      <w:pPr>
        <w:ind w:firstLine="708"/>
        <w:jc w:val="both"/>
      </w:pPr>
    </w:p>
    <w:p w:rsidR="00087DFF" w:rsidP="00FC5D76" w:rsidRDefault="00FC5D76">
      <w:pPr>
        <w:ind w:firstLine="708"/>
        <w:jc w:val="both"/>
      </w:pPr>
      <w:r>
        <w:t xml:space="preserve">Predlagateljica Anđelita Mlinarić izjavljuje da ne želi  potpisati izjavu o  ustupu, svjesna je  pravnih posljedica odbijanja izjave o ustupu i suglasna je da se postupak  stečaja u odnosu na nju obustavi, a dugovanje će probati riješiti preko članova obitelji u neposrednom dogovoru s vjerovnicima. </w:t>
      </w:r>
    </w:p>
    <w:p w:rsidRPr="00835389" w:rsidR="00317961" w:rsidP="00317961" w:rsidRDefault="00317961">
      <w:pPr>
        <w:jc w:val="both"/>
      </w:pPr>
    </w:p>
    <w:p w:rsidR="00317961" w:rsidP="00317961" w:rsidRDefault="00317961">
      <w:pPr>
        <w:jc w:val="both"/>
      </w:pPr>
      <w:r>
        <w:tab/>
        <w:t>Sud donosi;</w:t>
      </w:r>
    </w:p>
    <w:p w:rsidR="00317961" w:rsidP="00317961" w:rsidRDefault="00317961">
      <w:pPr>
        <w:jc w:val="both"/>
      </w:pPr>
    </w:p>
    <w:p w:rsidRPr="00835389" w:rsidR="00317961" w:rsidP="00317961" w:rsidRDefault="00FC5D76">
      <w:pPr>
        <w:jc w:val="center"/>
      </w:pPr>
      <w:r>
        <w:t xml:space="preserve">r j e š e n j e </w:t>
      </w:r>
      <w:r w:rsidR="00317961">
        <w:t xml:space="preserve">  </w:t>
      </w:r>
      <w:r w:rsidRPr="00835389" w:rsidR="00317961">
        <w:t xml:space="preserve"> </w:t>
      </w:r>
    </w:p>
    <w:p w:rsidRPr="00835389" w:rsidR="00317961" w:rsidP="00317961" w:rsidRDefault="00317961">
      <w:pPr>
        <w:jc w:val="both"/>
      </w:pPr>
      <w:r w:rsidRPr="00835389">
        <w:t xml:space="preserve"> </w:t>
      </w:r>
    </w:p>
    <w:p w:rsidR="00317961" w:rsidP="00317961" w:rsidRDefault="00317961">
      <w:pPr>
        <w:jc w:val="both"/>
      </w:pPr>
    </w:p>
    <w:p w:rsidRPr="00AA555C" w:rsidR="00537516" w:rsidP="00AA555C" w:rsidRDefault="00317961">
      <w:pPr>
        <w:jc w:val="both"/>
      </w:pPr>
      <w:r>
        <w:tab/>
      </w:r>
      <w:r w:rsidR="00FC5D76">
        <w:t xml:space="preserve">Daljnja odluka uslijedit će  pismenim putem. </w:t>
      </w:r>
      <w:r>
        <w:t xml:space="preserve"> </w:t>
      </w:r>
    </w:p>
    <w:p w:rsidR="00047FED" w:rsidP="00537516" w:rsidRDefault="00AA555C">
      <w:pPr>
        <w:jc w:val="both"/>
      </w:pPr>
      <w:r w:rsidRPr="00AA555C">
        <w:tab/>
      </w:r>
    </w:p>
    <w:p w:rsidR="00537516" w:rsidP="00537516" w:rsidRDefault="00537516">
      <w:pPr>
        <w:jc w:val="both"/>
      </w:pPr>
    </w:p>
    <w:p w:rsidRPr="005F2706" w:rsidR="00537516" w:rsidP="00537516" w:rsidRDefault="00537516">
      <w:pPr>
        <w:jc w:val="both"/>
      </w:pPr>
    </w:p>
    <w:p w:rsidRPr="00047FED" w:rsidR="00047FED" w:rsidP="00047FED" w:rsidRDefault="00047FED">
      <w:pPr>
        <w:jc w:val="center"/>
      </w:pPr>
      <w:r>
        <w:t>- dovršeno u</w:t>
      </w:r>
      <w:r w:rsidR="000C6EC8">
        <w:t xml:space="preserve"> </w:t>
      </w:r>
      <w:r w:rsidR="00233DC7">
        <w:t>9,15</w:t>
      </w:r>
      <w:r w:rsidR="00FC01D3">
        <w:t xml:space="preserve"> </w:t>
      </w:r>
      <w:r>
        <w:t>sati-</w:t>
      </w:r>
    </w:p>
    <w:sectPr w:rsidRPr="00047FED" w:rsidR="00047FED" w:rsidSect="002B0321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4324" w:rsidRDefault="00534324">
      <w:r>
        <w:separator/>
      </w:r>
    </w:p>
  </w:endnote>
  <w:endnote w:type="continuationSeparator" w:id="0">
    <w:p w:rsidR="00534324" w:rsidRDefault="005343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4324" w:rsidRDefault="00534324">
      <w:r>
        <w:separator/>
      </w:r>
    </w:p>
  </w:footnote>
  <w:footnote w:type="continuationSeparator" w:id="0">
    <w:p w:rsidR="00534324" w:rsidRDefault="005343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2706" w:rsidP="00C20C22" w:rsidRDefault="005F270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F2706" w:rsidRDefault="005F270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2706" w:rsidP="00C20C22" w:rsidRDefault="005F270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D7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F2706" w:rsidRDefault="005F270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FED"/>
    <w:rsid w:val="00047FED"/>
    <w:rsid w:val="00050965"/>
    <w:rsid w:val="0008554D"/>
    <w:rsid w:val="00087DFF"/>
    <w:rsid w:val="000A4638"/>
    <w:rsid w:val="000C6EC8"/>
    <w:rsid w:val="001505EE"/>
    <w:rsid w:val="001625B1"/>
    <w:rsid w:val="00162716"/>
    <w:rsid w:val="0018518E"/>
    <w:rsid w:val="00193753"/>
    <w:rsid w:val="00233DC7"/>
    <w:rsid w:val="00257007"/>
    <w:rsid w:val="00275C49"/>
    <w:rsid w:val="002A7BC1"/>
    <w:rsid w:val="002B0321"/>
    <w:rsid w:val="002B425E"/>
    <w:rsid w:val="002F47D1"/>
    <w:rsid w:val="00317961"/>
    <w:rsid w:val="00320C7F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6278F"/>
    <w:rsid w:val="004760A4"/>
    <w:rsid w:val="004857C5"/>
    <w:rsid w:val="004D685B"/>
    <w:rsid w:val="004E4CF0"/>
    <w:rsid w:val="004F383C"/>
    <w:rsid w:val="005037AA"/>
    <w:rsid w:val="00534324"/>
    <w:rsid w:val="00537516"/>
    <w:rsid w:val="0059775D"/>
    <w:rsid w:val="005B4B0F"/>
    <w:rsid w:val="005B69F0"/>
    <w:rsid w:val="005C5C3F"/>
    <w:rsid w:val="005D1466"/>
    <w:rsid w:val="005D2C11"/>
    <w:rsid w:val="005F2706"/>
    <w:rsid w:val="005F5717"/>
    <w:rsid w:val="00650E0D"/>
    <w:rsid w:val="00671745"/>
    <w:rsid w:val="006A3B01"/>
    <w:rsid w:val="00705D4D"/>
    <w:rsid w:val="0072423C"/>
    <w:rsid w:val="00771E50"/>
    <w:rsid w:val="007B7373"/>
    <w:rsid w:val="007D756E"/>
    <w:rsid w:val="00826DF8"/>
    <w:rsid w:val="0083289D"/>
    <w:rsid w:val="00835389"/>
    <w:rsid w:val="00867531"/>
    <w:rsid w:val="008701EC"/>
    <w:rsid w:val="00880C3A"/>
    <w:rsid w:val="00892362"/>
    <w:rsid w:val="008A7967"/>
    <w:rsid w:val="008B40E6"/>
    <w:rsid w:val="008E4374"/>
    <w:rsid w:val="009213A6"/>
    <w:rsid w:val="009262EA"/>
    <w:rsid w:val="0094321C"/>
    <w:rsid w:val="00966491"/>
    <w:rsid w:val="00966D26"/>
    <w:rsid w:val="009B5EB3"/>
    <w:rsid w:val="009C45FF"/>
    <w:rsid w:val="009D6DF2"/>
    <w:rsid w:val="00AA555C"/>
    <w:rsid w:val="00AD2B8E"/>
    <w:rsid w:val="00AD3A2D"/>
    <w:rsid w:val="00AE1E7D"/>
    <w:rsid w:val="00B15784"/>
    <w:rsid w:val="00B428D9"/>
    <w:rsid w:val="00B45859"/>
    <w:rsid w:val="00B6642B"/>
    <w:rsid w:val="00B839B2"/>
    <w:rsid w:val="00BA6F5A"/>
    <w:rsid w:val="00BB0668"/>
    <w:rsid w:val="00BC2D1B"/>
    <w:rsid w:val="00BD2EA7"/>
    <w:rsid w:val="00BD498F"/>
    <w:rsid w:val="00C01C1D"/>
    <w:rsid w:val="00C20C22"/>
    <w:rsid w:val="00C31E94"/>
    <w:rsid w:val="00C4419C"/>
    <w:rsid w:val="00C62063"/>
    <w:rsid w:val="00C83D4C"/>
    <w:rsid w:val="00CD4F13"/>
    <w:rsid w:val="00CE4E3B"/>
    <w:rsid w:val="00D300AA"/>
    <w:rsid w:val="00D80EA0"/>
    <w:rsid w:val="00D912F3"/>
    <w:rsid w:val="00DB543C"/>
    <w:rsid w:val="00DC1745"/>
    <w:rsid w:val="00DE2232"/>
    <w:rsid w:val="00DE52FA"/>
    <w:rsid w:val="00DF0F04"/>
    <w:rsid w:val="00E17251"/>
    <w:rsid w:val="00E440C6"/>
    <w:rsid w:val="00E447AA"/>
    <w:rsid w:val="00E91E8A"/>
    <w:rsid w:val="00E9435D"/>
    <w:rsid w:val="00EA5769"/>
    <w:rsid w:val="00EC6BAD"/>
    <w:rsid w:val="00ED1548"/>
    <w:rsid w:val="00ED2623"/>
    <w:rsid w:val="00EE543C"/>
    <w:rsid w:val="00EE76AC"/>
    <w:rsid w:val="00F56C1C"/>
    <w:rsid w:val="00F637F9"/>
    <w:rsid w:val="00FA5403"/>
    <w:rsid w:val="00FC01D3"/>
    <w:rsid w:val="00FC5D76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9FC2D5E-DA76-48D6-8FBA-8011B110615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62E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Naslov">
    <w:name w:val="Title"/>
    <w:basedOn w:val="Normal"/>
    <w:qFormat/>
    <w:rsid w:val="00047FED"/>
    <w:pPr>
      <w:jc w:val="center"/>
    </w:pPr>
    <w:rPr>
      <w:szCs w:val="20"/>
    </w:rPr>
  </w:style>
  <w:style w:type="paragraph" w:styleId="Zaglavlje">
    <w:name w:val="header"/>
    <w:basedOn w:val="Normal"/>
    <w:rsid w:val="002B032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B0321"/>
  </w:style>
  <w:style w:type="paragraph" w:styleId="Tijeloteksta">
    <w:name w:val="Body Text"/>
    <w:basedOn w:val="Normal"/>
    <w:rsid w:val="003740FA"/>
    <w:pPr>
      <w:jc w:val="both"/>
    </w:pPr>
    <w:rPr>
      <w:szCs w:val="20"/>
    </w:rPr>
  </w:style>
  <w:style w:type="paragraph" w:styleId="Odlomakpopisa">
    <w:name w:val="List Paragraph"/>
    <w:basedOn w:val="Normal"/>
    <w:uiPriority w:val="34"/>
    <w:qFormat/>
    <w:rsid w:val="00E17251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C4419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4419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664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64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642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642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642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2019.</izvorni_sadrzaj>
    <derivirana_varijabla naziv="DomainObject.StvarniPocetakDatum_1">17. listopada 2019.</derivirana_varijabla>
  </DomainObject.StvarniPocetakDatum>
  <DomainObject.StvarniZavrsetakDatum>
    <izvorni_sadrzaj>17. listopada 2019.</izvorni_sadrzaj>
    <derivirana_varijabla naziv="DomainObject.StvarniZavrsetakDatum_1">17. listopada 2019.</derivirana_varijabla>
  </DomainObject.StvarniZavrsetakDatum>
  <DomainObject.PlaniraniZavrsetakDatum>
    <izvorni_sadrzaj>17. listopada 2019.</izvorni_sadrzaj>
    <derivirana_varijabla naziv="DomainObject.PlaniraniZavrsetakDatum_1">17. listopada 2019.</derivirana_varijabla>
  </DomainObject.PlaniraniZavrsetakDatum>
  <DomainObject.PlaniraniPocetakDatum>
    <izvorni_sadrzaj>17. listopada 2019.</izvorni_sadrzaj>
    <derivirana_varijabla naziv="DomainObject.PlaniraniPocetakDatum_1">17. listopada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2019.</izvorni_sadrzaj>
    <derivirana_varijabla naziv="DomainObject.Zapisnik.DatumKreiranja_1">17.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Sp-8/2016-20</izvorni_sadrzaj>
    <derivirana_varijabla naziv="DomainObject.Zapisnik.Oznaka_1">Sp-8/2016-20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2019.</izvorni_sadrzaj>
    <derivirana_varijabla naziv="DomainObject.Predmet.DatumRjesavanja_1">11.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Zoran</izvorni_sadrzaj>
    <derivirana_varijabla naziv="DomainObject.Predmet.PredmetRijesio.Ime_1">Zoran</derivirana_varijabla>
  </DomainObject.Predmet.PredmetRijesio.Ime>
  <DomainObject.Predmet.PredmetRijesio.Oib>
    <izvorni_sadrzaj>89160677664</izvorni_sadrzaj>
    <derivirana_varijabla naziv="DomainObject.Predmet.PredmetRijesio.Oib_1">89160677664</derivirana_varijabla>
  </DomainObject.Predmet.PredmetRijesio.Oib>
  <DomainObject.Predmet.PredmetRijesio.Prezime>
    <izvorni_sadrzaj>Mandić</izvorni_sadrzaj>
    <derivirana_varijabla naziv="DomainObject.Predmet.PredmetRijesio.Prezime_1">Mandić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Anđelita Mlinarić</izvorni_sadrzaj>
    <derivirana_varijabla naziv="DomainObject.Predmet.StrankaFormated_1">  Anđelita Mlinarić</derivirana_varijabla>
  </DomainObject.Predmet.StrankaFormated>
  <DomainObject.Predmet.StrankaFormatedOIB>
    <izvorni_sadrzaj>  Anđelita Mlinarić, OIB 17661068658</izvorni_sadrzaj>
    <derivirana_varijabla naziv="DomainObject.Predmet.StrankaFormatedOIB_1">  Anđelita Mlinarić, OIB 17661068658</derivirana_varijabla>
  </DomainObject.Predmet.StrankaFormatedOIB>
  <DomainObject.Predmet.StrankaFormatedWithAdress>
    <izvorni_sadrzaj> Anđelita Mlinarić, Gorana Reščića 33, 33410 Jugovo Polje</izvorni_sadrzaj>
    <derivirana_varijabla naziv="DomainObject.Predmet.StrankaFormatedWithAdress_1"> Anđelita Mlinarić, Gorana Reščića 33, 33410 Jugovo Polje</derivirana_varijabla>
  </DomainObject.Predmet.StrankaFormatedWithAdress>
  <DomainObject.Predmet.StrankaFormatedWithAdressOIB>
    <izvorni_sadrzaj> Anđelita Mlinarić, OIB 17661068658, Gorana Reščića 33, 33410 Jugovo Polje</izvorni_sadrzaj>
    <derivirana_varijabla naziv="DomainObject.Predmet.StrankaFormatedWithAdressOIB_1"> Anđelita Mlinarić, OIB 17661068658, Gorana Reščića 33, 33410 Jugovo Polje</derivirana_varijabla>
  </DomainObject.Predmet.StrankaFormatedWithAdressOIB>
  <DomainObject.Predmet.StrankaWithAdress>
    <izvorni_sadrzaj>Anđelita Mlinarić Gorana Reščića 33,33410 Jugovo Polje</izvorni_sadrzaj>
    <derivirana_varijabla naziv="DomainObject.Predmet.StrankaWithAdress_1">Anđelita Mlinarić Gorana Reščića 33,33410 Jugovo Polje</derivirana_varijabla>
  </DomainObject.Predmet.StrankaWithAdress>
  <DomainObject.Predmet.StrankaWithAdressOIB>
    <izvorni_sadrzaj>Anđelita Mlinarić, OIB 17661068658, Gorana Reščića 33,33410 Jugovo Polje</izvorni_sadrzaj>
    <derivirana_varijabla naziv="DomainObject.Predmet.StrankaWithAdressOIB_1">Anđelita Mlinarić, OIB 17661068658, Gorana Reščića 33,33410 Jugovo Polje</derivirana_varijabla>
  </DomainObject.Predmet.StrankaWithAdressOIB>
  <DomainObject.Predmet.StrankaNazivFormated>
    <izvorni_sadrzaj>Anđelita Mlinarić</izvorni_sadrzaj>
    <derivirana_varijabla naziv="DomainObject.Predmet.StrankaNazivFormated_1">Anđelita Mlinarić</derivirana_varijabla>
  </DomainObject.Predmet.StrankaNazivFormated>
  <DomainObject.Predmet.StrankaNazivFormatedOIB>
    <izvorni_sadrzaj>Anđelita Mlinarić, OIB 17661068658</izvorni_sadrzaj>
    <derivirana_varijabla naziv="DomainObject.Predmet.StrankaNazivFormatedOIB_1">Anđelita Mlinarić, OIB 17661068658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Anđelita Mlinarić</item>
    </izvorni_sadrzaj>
    <derivirana_varijabla naziv="DomainObject.Predmet.StrankaListFormated_1">
      <item>Anđelita Mlinarić</item>
    </derivirana_varijabla>
  </DomainObject.Predmet.StrankaListFormated>
  <DomainObject.Predmet.StrankaListFormatedOIB>
    <izvorni_sadrzaj>
      <item>Anđelita Mlinarić, OIB 17661068658</item>
    </izvorni_sadrzaj>
    <derivirana_varijabla naziv="DomainObject.Predmet.StrankaListFormatedOIB_1">
      <item>Anđelita Mlinarić, OIB 17661068658</item>
    </derivirana_varijabla>
  </DomainObject.Predmet.StrankaListFormatedOIB>
  <DomainObject.Predmet.StrankaListFormatedWithAdress>
    <izvorni_sadrzaj>
      <item>Anđelita Mlinarić, Gorana Reščića 33, 33410 Jugovo Polje</item>
    </izvorni_sadrzaj>
    <derivirana_varijabla naziv="DomainObject.Predmet.StrankaListFormatedWithAdress_1">
      <item>Anđelita Mlinarić, Gorana Reščića 33, 33410 Jugovo Polje</item>
    </derivirana_varijabla>
  </DomainObject.Predmet.StrankaListFormatedWithAdress>
  <DomainObject.Predmet.StrankaListFormatedWithAdressOIB>
    <izvorni_sadrzaj>
      <item>Anđelita Mlinarić, OIB 17661068658, Gorana Reščića 33, 33410 Jugovo Polje</item>
    </izvorni_sadrzaj>
    <derivirana_varijabla naziv="DomainObject.Predmet.StrankaListFormatedWithAdressOIB_1">
      <item>Anđelita Mlinarić, OIB 17661068658, Gorana Reščića 33, 33410 Jugovo Polje</item>
    </derivirana_varijabla>
  </DomainObject.Predmet.StrankaListFormatedWithAdressOIB>
  <DomainObject.Predmet.StrankaListNazivFormated>
    <izvorni_sadrzaj>
      <item>Anđelita Mlinarić</item>
    </izvorni_sadrzaj>
    <derivirana_varijabla naziv="DomainObject.Predmet.StrankaListNazivFormated_1">
      <item>Anđelita Mlinarić</item>
    </derivirana_varijabla>
  </DomainObject.Predmet.StrankaListNazivFormated>
  <DomainObject.Predmet.StrankaListNazivFormatedOIB>
    <izvorni_sadrzaj>
      <item>Anđelita Mlinarić, OIB 17661068658</item>
    </izvorni_sadrzaj>
    <derivirana_varijabla naziv="DomainObject.Predmet.StrankaListNazivFormatedOIB_1">
      <item>Anđelita Mlinarić, OIB 17661068658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>Sp-8/2016-20</izvorni_sadrzaj>
    <derivirana_varijabla naziv="DomainObject.PoslovniBrojDokumenta_1">Sp-8/2016-20</derivirana_varijabla>
  </DomainObject.PoslovniBrojDokumenta>
  <DomainObject.Predmet.StrankaIDrugi>
    <izvorni_sadrzaj>Anđelita Mlinarić</izvorni_sadrzaj>
    <derivirana_varijabla naziv="DomainObject.Predmet.StrankaIDrugi_1">Anđelita Mlinarić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Anđelita Mlinarić, OIB 17661068658, Gorana Reščića 33, 33410 Jugovo Polje</izvorni_sadrzaj>
    <derivirana_varijabla naziv="DomainObject.Predmet.StrankaIDrugiAdressOIB_1">Anđelita Mlinarić, OIB 17661068658, Gorana Reščića 33, 33410 Jugovo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18. siječnja 2017.</izvorni_sadrzaj>
    <derivirana_varijabla naziv="DomainObject.Predmet.OdlukaRjesenje.DatumPravomocnosti_1">18. siječnja 2017.</derivirana_varijabla>
  </DomainObject.Predmet.OdlukaRjesenje.DatumPravomocnosti>
  <DomainObject.Predmet.OdlukaRjesenje.Oznaka>
    <izvorni_sadrzaj>Sp-8/2016-9</izvorni_sadrzaj>
    <derivirana_varijabla naziv="DomainObject.Predmet.OdlukaRjesenje.Oznaka_1">Sp-8/2016-9</derivirana_varijabla>
  </DomainObject.Predmet.OdlukaRjesenje.Oznaka>
  <DomainObject.Predmet.SudioniciListNaziv>
    <izvorni_sadrzaj>
      <item>Anđelita Mlinarić</item>
    </izvorni_sadrzaj>
    <derivirana_varijabla naziv="DomainObject.Predmet.SudioniciListNaziv_1">
      <item>Anđelita Mlinarić</item>
    </derivirana_varijabla>
  </DomainObject.Predmet.SudioniciListNaziv>
  <DomainObject.Predmet.SudioniciListAdressOIB>
    <izvorni_sadrzaj>
      <item>Anđelita Mlinarić, OIB 17661068658, Gorana Reščića 33,33410 Jugovo Polje</item>
    </izvorni_sadrzaj>
    <derivirana_varijabla naziv="DomainObject.Predmet.SudioniciListAdressOIB_1">
      <item>Anđelita Mlinarić, OIB 17661068658, Gorana Reščića 33,33410 Jugovo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17661068658</item>
    </izvorni_sadrzaj>
    <derivirana_varijabla naziv="DomainObject.Predmet.SudioniciListNazivOIB_1">
      <item>, OIB 17661068658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1A054-E544-430E-8722-7E55DCF2E81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148</properties:Words>
  <properties:Characters>792</properties:Characters>
  <properties:Lines>40</properties:Lines>
  <properties:Paragraphs>19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VII-P-</vt:lpstr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2019-10-17T06:38:00Z</dcterms:created>
  <dc:creator>Administrator</dc:creator>
  <cp:lastModifiedBy>Gordana Prka</cp:lastModifiedBy>
  <cp:lastPrinted>2019-10-17T07:32:00Z</cp:lastPrinted>
  <dcterms:modified xmlns:xsi="http://www.w3.org/2001/XMLSchema-instance" xsi:type="dcterms:W3CDTF">2019-10-17T07:36:00Z</dcterms:modified>
  <cp:revision>4</cp:revision>
  <dc:title>VII-P-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Sp-8/2016-20 / Zapisnik - Ostalo (Mlinarić  Anđelita Sp-8-16  izjava o ustupu 17. 10.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